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ABC22" w14:textId="77777777" w:rsidR="00A72C36" w:rsidRDefault="00A72C36" w:rsidP="00A72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PYERS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5E04F6C" w14:textId="77777777" w:rsidR="00A72C36" w:rsidRDefault="00A72C36" w:rsidP="00A72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Parson of </w:t>
      </w:r>
      <w:proofErr w:type="spellStart"/>
      <w:r>
        <w:rPr>
          <w:rFonts w:ascii="Times New Roman" w:hAnsi="Times New Roman" w:cs="Times New Roman"/>
        </w:rPr>
        <w:t>Ufcillymp</w:t>
      </w:r>
      <w:proofErr w:type="spellEnd"/>
      <w:r>
        <w:rPr>
          <w:rFonts w:ascii="Times New Roman" w:hAnsi="Times New Roman" w:cs="Times New Roman"/>
        </w:rPr>
        <w:t xml:space="preserve"> (? </w:t>
      </w:r>
      <w:proofErr w:type="spellStart"/>
      <w:r>
        <w:rPr>
          <w:rFonts w:ascii="Times New Roman" w:hAnsi="Times New Roman" w:cs="Times New Roman"/>
        </w:rPr>
        <w:t>Uffculme</w:t>
      </w:r>
      <w:proofErr w:type="spellEnd"/>
      <w:r>
        <w:rPr>
          <w:rFonts w:ascii="Times New Roman" w:hAnsi="Times New Roman" w:cs="Times New Roman"/>
        </w:rPr>
        <w:t>), Devon.</w:t>
      </w:r>
    </w:p>
    <w:p w14:paraId="6953D1CD" w14:textId="77777777" w:rsidR="00A72C36" w:rsidRDefault="00A72C36" w:rsidP="00A72C36">
      <w:pPr>
        <w:rPr>
          <w:rFonts w:ascii="Times New Roman" w:hAnsi="Times New Roman" w:cs="Times New Roman"/>
        </w:rPr>
      </w:pPr>
    </w:p>
    <w:p w14:paraId="4FA49112" w14:textId="77777777" w:rsidR="00A72C36" w:rsidRDefault="00A72C36" w:rsidP="00A72C36">
      <w:pPr>
        <w:rPr>
          <w:rFonts w:ascii="Times New Roman" w:hAnsi="Times New Roman" w:cs="Times New Roman"/>
        </w:rPr>
      </w:pPr>
    </w:p>
    <w:p w14:paraId="775E3315" w14:textId="77777777" w:rsidR="00A72C36" w:rsidRDefault="00A72C36" w:rsidP="00A72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time.</w:t>
      </w:r>
    </w:p>
    <w:p w14:paraId="73DA9AC5" w14:textId="77777777" w:rsidR="00A72C36" w:rsidRDefault="00A72C36" w:rsidP="00A72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470785F" w14:textId="77777777" w:rsidR="00A72C36" w:rsidRDefault="00A72C36" w:rsidP="00A72C36">
      <w:pPr>
        <w:rPr>
          <w:rFonts w:ascii="Times New Roman" w:hAnsi="Times New Roman" w:cs="Times New Roman"/>
        </w:rPr>
      </w:pPr>
    </w:p>
    <w:p w14:paraId="09C69148" w14:textId="77777777" w:rsidR="00A72C36" w:rsidRDefault="00A72C36" w:rsidP="00A72C36">
      <w:pPr>
        <w:rPr>
          <w:rFonts w:ascii="Times New Roman" w:hAnsi="Times New Roman" w:cs="Times New Roman"/>
        </w:rPr>
      </w:pPr>
    </w:p>
    <w:p w14:paraId="21C0368C" w14:textId="77777777" w:rsidR="00A72C36" w:rsidRDefault="00A72C36" w:rsidP="00A72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John </w:t>
      </w:r>
      <w:proofErr w:type="spellStart"/>
      <w:r>
        <w:rPr>
          <w:rFonts w:ascii="Times New Roman" w:hAnsi="Times New Roman" w:cs="Times New Roman"/>
        </w:rPr>
        <w:t>Pyers</w:t>
      </w:r>
      <w:proofErr w:type="spellEnd"/>
      <w:r>
        <w:rPr>
          <w:rFonts w:ascii="Times New Roman" w:hAnsi="Times New Roman" w:cs="Times New Roman"/>
        </w:rPr>
        <w:t xml:space="preserve">, junior(q.v.), and John </w:t>
      </w:r>
      <w:proofErr w:type="spellStart"/>
      <w:r>
        <w:rPr>
          <w:rFonts w:ascii="Times New Roman" w:hAnsi="Times New Roman" w:cs="Times New Roman"/>
        </w:rPr>
        <w:t>Bere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Honeysham</w:t>
      </w:r>
      <w:proofErr w:type="spellEnd"/>
      <w:r>
        <w:rPr>
          <w:rFonts w:ascii="Times New Roman" w:hAnsi="Times New Roman" w:cs="Times New Roman"/>
        </w:rPr>
        <w:t xml:space="preserve">(q.v.).  (ibid.) </w:t>
      </w:r>
    </w:p>
    <w:p w14:paraId="65F965F5" w14:textId="77777777" w:rsidR="00A72C36" w:rsidRDefault="00A72C36" w:rsidP="00A72C36">
      <w:pPr>
        <w:rPr>
          <w:rFonts w:ascii="Times New Roman" w:hAnsi="Times New Roman" w:cs="Times New Roman"/>
        </w:rPr>
      </w:pPr>
    </w:p>
    <w:p w14:paraId="2BC964B0" w14:textId="77777777" w:rsidR="00A72C36" w:rsidRDefault="00A72C36" w:rsidP="00A72C36">
      <w:pPr>
        <w:rPr>
          <w:rFonts w:ascii="Times New Roman" w:hAnsi="Times New Roman" w:cs="Times New Roman"/>
        </w:rPr>
      </w:pPr>
    </w:p>
    <w:p w14:paraId="68287100" w14:textId="77777777" w:rsidR="00A72C36" w:rsidRDefault="00A72C36" w:rsidP="00A72C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October 2018</w:t>
      </w:r>
    </w:p>
    <w:p w14:paraId="48E505EB" w14:textId="77777777" w:rsidR="006B2F86" w:rsidRPr="00E71FC3" w:rsidRDefault="00A72C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C8DE7" w14:textId="77777777" w:rsidR="00A72C36" w:rsidRDefault="00A72C36" w:rsidP="00E71FC3">
      <w:r>
        <w:separator/>
      </w:r>
    </w:p>
  </w:endnote>
  <w:endnote w:type="continuationSeparator" w:id="0">
    <w:p w14:paraId="32DC75F2" w14:textId="77777777" w:rsidR="00A72C36" w:rsidRDefault="00A72C3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FC6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0DD91" w14:textId="77777777" w:rsidR="00A72C36" w:rsidRDefault="00A72C36" w:rsidP="00E71FC3">
      <w:r>
        <w:separator/>
      </w:r>
    </w:p>
  </w:footnote>
  <w:footnote w:type="continuationSeparator" w:id="0">
    <w:p w14:paraId="52E4620D" w14:textId="77777777" w:rsidR="00A72C36" w:rsidRDefault="00A72C3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C36"/>
    <w:rsid w:val="001A7C09"/>
    <w:rsid w:val="00577BD5"/>
    <w:rsid w:val="00656CBA"/>
    <w:rsid w:val="006A1F77"/>
    <w:rsid w:val="00733BE7"/>
    <w:rsid w:val="00A72C3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1BE93"/>
  <w15:chartTrackingRefBased/>
  <w15:docId w15:val="{DB0F8A3E-357C-4851-85AA-6F390336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2C3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2018-11-17T20:45:00Z</dcterms:created>
  <dcterms:modified xsi:type="dcterms:W3CDTF">2018-11-17T20:46:00Z</dcterms:modified>
</cp:coreProperties>
</file>